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13" w:rsidRPr="00513FE6" w:rsidRDefault="0081131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313" w:rsidRPr="00513FE6" w:rsidRDefault="0081131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11313" w:rsidRPr="00513FE6" w:rsidRDefault="0081131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11313" w:rsidRPr="00513FE6" w:rsidRDefault="0081131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11313" w:rsidRDefault="00811313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11313" w:rsidRPr="00E40E79" w:rsidRDefault="00811313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811313" w:rsidRPr="00513FE6" w:rsidRDefault="0081131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2895</w:t>
      </w:r>
    </w:p>
    <w:p w:rsidR="00811313" w:rsidRPr="003C0768" w:rsidRDefault="0081131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11313" w:rsidRPr="00E40E79" w:rsidRDefault="00811313" w:rsidP="00B05BA8">
      <w:pPr>
        <w:rPr>
          <w:rFonts w:ascii="Century" w:hAnsi="Century"/>
          <w:sz w:val="18"/>
          <w:szCs w:val="26"/>
          <w:lang w:val="uk-UA"/>
        </w:rPr>
      </w:pPr>
    </w:p>
    <w:p w:rsidR="00811313" w:rsidRPr="003C0768" w:rsidRDefault="0081131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Дмитришину Богдану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11313" w:rsidRPr="00E40E79" w:rsidRDefault="00811313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811313" w:rsidRPr="003C0768" w:rsidRDefault="0081131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Дмитришину Богдану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11313" w:rsidRPr="003C0768" w:rsidRDefault="0081131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11313" w:rsidRDefault="00811313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Дмитришину Богдану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0,5000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5,7286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4620985600:02:000:0053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811313" w:rsidRPr="007C76DF" w:rsidRDefault="0081131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Дмитришину Богдану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11313" w:rsidRPr="003C0768" w:rsidRDefault="0081131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11313" w:rsidRPr="003C0768" w:rsidRDefault="0081131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811313" w:rsidRDefault="0081131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11313" w:rsidRPr="003C0768" w:rsidRDefault="0081131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11313" w:rsidRDefault="00811313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811313" w:rsidSect="00811313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11313" w:rsidRPr="003C0768" w:rsidRDefault="0081131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11313" w:rsidRPr="003C0768" w:rsidSect="00811313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11313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98185EF-70CA-4EBB-AB06-B99A142ED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324</Words>
  <Characters>2306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